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FFF" w:rsidRPr="00DC0CF5" w:rsidRDefault="00654FFF" w:rsidP="006F5579">
      <w:pPr>
        <w:pStyle w:val="NoSpacing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DC0CF5">
        <w:rPr>
          <w:rFonts w:ascii="Times New Roman" w:hAnsi="Times New Roman" w:cs="Times New Roman"/>
          <w:b/>
          <w:bCs/>
          <w:sz w:val="28"/>
          <w:szCs w:val="28"/>
        </w:rPr>
        <w:t>Приложение 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7</w:t>
      </w:r>
    </w:p>
    <w:tbl>
      <w:tblPr>
        <w:tblStyle w:val="TableGrid"/>
        <w:tblW w:w="0" w:type="auto"/>
        <w:tblInd w:w="-1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068"/>
        <w:gridCol w:w="5503"/>
      </w:tblGrid>
      <w:tr w:rsidR="00654FFF" w:rsidRPr="006F5579" w:rsidTr="006F5579">
        <w:tc>
          <w:tcPr>
            <w:tcW w:w="4068" w:type="dxa"/>
          </w:tcPr>
          <w:p w:rsidR="00654FFF" w:rsidRPr="006F5579" w:rsidRDefault="00654FFF" w:rsidP="006F5579">
            <w:pPr>
              <w:pStyle w:val="NoSpac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503" w:type="dxa"/>
          </w:tcPr>
          <w:p w:rsidR="00654FFF" w:rsidRPr="006F5579" w:rsidRDefault="00654FFF" w:rsidP="006F5579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6F5579">
              <w:rPr>
                <w:rFonts w:ascii="Times New Roman" w:hAnsi="Times New Roman" w:cs="Times New Roman"/>
                <w:sz w:val="28"/>
                <w:szCs w:val="28"/>
              </w:rPr>
              <w:t>к  Положению о системе оплаты труда</w:t>
            </w:r>
          </w:p>
        </w:tc>
      </w:tr>
      <w:tr w:rsidR="00654FFF" w:rsidRPr="006F5579" w:rsidTr="006F5579">
        <w:tc>
          <w:tcPr>
            <w:tcW w:w="4068" w:type="dxa"/>
          </w:tcPr>
          <w:p w:rsidR="00654FFF" w:rsidRPr="006F5579" w:rsidRDefault="00654FFF" w:rsidP="006F5579">
            <w:pPr>
              <w:pStyle w:val="NoSpac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3" w:type="dxa"/>
          </w:tcPr>
          <w:p w:rsidR="00654FFF" w:rsidRPr="006F5579" w:rsidRDefault="00654FFF" w:rsidP="006F5579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6F5579">
              <w:rPr>
                <w:rFonts w:ascii="Times New Roman" w:hAnsi="Times New Roman" w:cs="Times New Roman"/>
                <w:sz w:val="28"/>
                <w:szCs w:val="28"/>
              </w:rPr>
              <w:t>работниковмуниципального бюджетного</w:t>
            </w:r>
          </w:p>
        </w:tc>
      </w:tr>
      <w:tr w:rsidR="00654FFF" w:rsidRPr="006F5579" w:rsidTr="006F5579">
        <w:tc>
          <w:tcPr>
            <w:tcW w:w="4068" w:type="dxa"/>
          </w:tcPr>
          <w:p w:rsidR="00654FFF" w:rsidRPr="006F5579" w:rsidRDefault="00654FFF" w:rsidP="006F5579">
            <w:pPr>
              <w:pStyle w:val="NoSpac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3" w:type="dxa"/>
          </w:tcPr>
          <w:p w:rsidR="00654FFF" w:rsidRPr="006F5579" w:rsidRDefault="00654FFF" w:rsidP="006F5579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6F5579">
              <w:rPr>
                <w:rFonts w:ascii="Times New Roman" w:hAnsi="Times New Roman" w:cs="Times New Roman"/>
                <w:sz w:val="28"/>
                <w:szCs w:val="28"/>
              </w:rPr>
              <w:t>учреждения дополнительного образования</w:t>
            </w:r>
          </w:p>
        </w:tc>
      </w:tr>
      <w:tr w:rsidR="00654FFF" w:rsidRPr="006F5579" w:rsidTr="006F5579">
        <w:tc>
          <w:tcPr>
            <w:tcW w:w="4068" w:type="dxa"/>
          </w:tcPr>
          <w:p w:rsidR="00654FFF" w:rsidRPr="006F5579" w:rsidRDefault="00654FFF" w:rsidP="006F5579">
            <w:pPr>
              <w:pStyle w:val="NoSpac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3" w:type="dxa"/>
          </w:tcPr>
          <w:p w:rsidR="00654FFF" w:rsidRPr="006F5579" w:rsidRDefault="00654FFF" w:rsidP="006F5579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6F5579">
              <w:rPr>
                <w:rFonts w:ascii="Times New Roman" w:hAnsi="Times New Roman" w:cs="Times New Roman"/>
                <w:sz w:val="28"/>
                <w:szCs w:val="28"/>
              </w:rPr>
              <w:t>«Детская школа искусств им. Е.М.Беляева»</w:t>
            </w:r>
          </w:p>
        </w:tc>
      </w:tr>
      <w:tr w:rsidR="00654FFF" w:rsidRPr="006F5579" w:rsidTr="006F5579">
        <w:tc>
          <w:tcPr>
            <w:tcW w:w="4068" w:type="dxa"/>
          </w:tcPr>
          <w:p w:rsidR="00654FFF" w:rsidRPr="006F5579" w:rsidRDefault="00654FFF" w:rsidP="006F5579">
            <w:pPr>
              <w:pStyle w:val="NoSpac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3" w:type="dxa"/>
          </w:tcPr>
          <w:p w:rsidR="00654FFF" w:rsidRPr="006F5579" w:rsidRDefault="00654FFF" w:rsidP="006F5579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6F5579">
              <w:rPr>
                <w:rFonts w:ascii="Times New Roman" w:hAnsi="Times New Roman" w:cs="Times New Roman"/>
                <w:sz w:val="28"/>
                <w:szCs w:val="28"/>
              </w:rPr>
              <w:t xml:space="preserve"> г. Клинцы Брянской области</w:t>
            </w:r>
          </w:p>
        </w:tc>
      </w:tr>
    </w:tbl>
    <w:p w:rsidR="00654FFF" w:rsidRPr="00CA20F3" w:rsidRDefault="00654FFF" w:rsidP="00E16816">
      <w:pPr>
        <w:pStyle w:val="BodyText"/>
        <w:jc w:val="right"/>
        <w:rPr>
          <w:b/>
          <w:bCs/>
          <w:sz w:val="16"/>
          <w:szCs w:val="16"/>
        </w:rPr>
      </w:pPr>
    </w:p>
    <w:p w:rsidR="00654FFF" w:rsidRDefault="00654FFF" w:rsidP="00E16816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7505">
        <w:rPr>
          <w:rFonts w:ascii="Times New Roman" w:hAnsi="Times New Roman" w:cs="Times New Roman"/>
          <w:b/>
          <w:bCs/>
          <w:sz w:val="28"/>
          <w:szCs w:val="28"/>
        </w:rPr>
        <w:t>Объемные показа</w:t>
      </w:r>
      <w:r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Pr="007A7505">
        <w:rPr>
          <w:rFonts w:ascii="Times New Roman" w:hAnsi="Times New Roman" w:cs="Times New Roman"/>
          <w:b/>
          <w:bCs/>
          <w:sz w:val="28"/>
          <w:szCs w:val="28"/>
        </w:rPr>
        <w:t xml:space="preserve">ели деятельности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образовательных </w:t>
      </w:r>
      <w:r w:rsidRPr="007A7505">
        <w:rPr>
          <w:rFonts w:ascii="Times New Roman" w:hAnsi="Times New Roman" w:cs="Times New Roman"/>
          <w:b/>
          <w:bCs/>
          <w:sz w:val="28"/>
          <w:szCs w:val="28"/>
        </w:rPr>
        <w:t>учреждений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654FFF" w:rsidRPr="007A7505" w:rsidRDefault="00654FFF" w:rsidP="00E16816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54FFF" w:rsidRDefault="00654FFF" w:rsidP="00E16816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505">
        <w:rPr>
          <w:rFonts w:ascii="Times New Roman" w:hAnsi="Times New Roman" w:cs="Times New Roman"/>
          <w:sz w:val="28"/>
          <w:szCs w:val="28"/>
        </w:rPr>
        <w:t>1. К объемным показателям деятельности образовательных учреждений относятся показатели, характеризующие масштаб руководства образовательным учреждением: численность работников учреждения, количество обучающихся (воспитанников), сменность работы образовательного учреждения и др. показатели, значительно осложняющие работу по руководству учреждением.</w:t>
      </w:r>
    </w:p>
    <w:p w:rsidR="00654FFF" w:rsidRPr="007A7505" w:rsidRDefault="00654FFF" w:rsidP="00E16816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A7505">
        <w:rPr>
          <w:rFonts w:ascii="Times New Roman" w:hAnsi="Times New Roman" w:cs="Times New Roman"/>
          <w:sz w:val="28"/>
          <w:szCs w:val="28"/>
        </w:rPr>
        <w:t>. Объем деятельности каждого образовательного учреждения при определении группы по оплате труда руководителей оценивается в баллах по следующим показателям</w:t>
      </w:r>
      <w:r>
        <w:rPr>
          <w:rFonts w:ascii="Times New Roman" w:hAnsi="Times New Roman" w:cs="Times New Roman"/>
          <w:sz w:val="28"/>
          <w:szCs w:val="28"/>
        </w:rPr>
        <w:t xml:space="preserve"> за календарный год</w:t>
      </w:r>
      <w:r w:rsidRPr="007A7505">
        <w:rPr>
          <w:rFonts w:ascii="Times New Roman" w:hAnsi="Times New Roman" w:cs="Times New Roman"/>
          <w:sz w:val="28"/>
          <w:szCs w:val="28"/>
        </w:rPr>
        <w:t>:</w:t>
      </w:r>
    </w:p>
    <w:p w:rsidR="00654FFF" w:rsidRPr="007A7505" w:rsidRDefault="00654FFF" w:rsidP="00E16816">
      <w:pPr>
        <w:pStyle w:val="ConsNonformat"/>
        <w:widowControl/>
        <w:ind w:right="0"/>
        <w:jc w:val="both"/>
        <w:rPr>
          <w:rFonts w:cs="Times New Roman"/>
        </w:rPr>
      </w:pPr>
    </w:p>
    <w:tbl>
      <w:tblPr>
        <w:tblW w:w="945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5052"/>
        <w:gridCol w:w="2267"/>
        <w:gridCol w:w="1420"/>
      </w:tblGrid>
      <w:tr w:rsidR="00654FFF" w:rsidRPr="00CE649C">
        <w:tc>
          <w:tcPr>
            <w:tcW w:w="720" w:type="dxa"/>
          </w:tcPr>
          <w:p w:rsidR="00654FFF" w:rsidRPr="0008144E" w:rsidRDefault="00654FFF" w:rsidP="00AB3114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54FFF" w:rsidRPr="0008144E" w:rsidRDefault="00654FFF" w:rsidP="00AB3114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054" w:type="dxa"/>
          </w:tcPr>
          <w:p w:rsidR="00654FFF" w:rsidRPr="0008144E" w:rsidRDefault="00654FFF" w:rsidP="00AB31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Объёмные показатели</w:t>
            </w:r>
          </w:p>
        </w:tc>
        <w:tc>
          <w:tcPr>
            <w:tcW w:w="2268" w:type="dxa"/>
          </w:tcPr>
          <w:p w:rsidR="00654FFF" w:rsidRPr="0008144E" w:rsidRDefault="00654FFF" w:rsidP="00AB31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Условия расчёта</w:t>
            </w:r>
          </w:p>
        </w:tc>
        <w:tc>
          <w:tcPr>
            <w:tcW w:w="1417" w:type="dxa"/>
          </w:tcPr>
          <w:p w:rsidR="00654FFF" w:rsidRPr="0008144E" w:rsidRDefault="00654FFF" w:rsidP="00AB31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</w:tr>
      <w:tr w:rsidR="00654FFF">
        <w:tc>
          <w:tcPr>
            <w:tcW w:w="720" w:type="dxa"/>
          </w:tcPr>
          <w:p w:rsidR="00654FFF" w:rsidRPr="0008144E" w:rsidRDefault="00654FFF" w:rsidP="00AB3114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54" w:type="dxa"/>
          </w:tcPr>
          <w:p w:rsidR="00654FFF" w:rsidRPr="0008144E" w:rsidRDefault="00654FFF" w:rsidP="00AB31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654FFF" w:rsidRPr="0008144E" w:rsidRDefault="00654FFF" w:rsidP="00AB31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654FFF" w:rsidRPr="0008144E" w:rsidRDefault="00654FFF" w:rsidP="00AB31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54FFF" w:rsidRPr="00CE649C">
        <w:tc>
          <w:tcPr>
            <w:tcW w:w="720" w:type="dxa"/>
          </w:tcPr>
          <w:p w:rsidR="00654FFF" w:rsidRPr="0008144E" w:rsidRDefault="00654FFF" w:rsidP="00AB3114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054" w:type="dxa"/>
          </w:tcPr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Количество учащихся в образовательном учреждении</w:t>
            </w:r>
          </w:p>
        </w:tc>
        <w:tc>
          <w:tcPr>
            <w:tcW w:w="2268" w:type="dxa"/>
          </w:tcPr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за каждого обучающегося</w:t>
            </w:r>
          </w:p>
        </w:tc>
        <w:tc>
          <w:tcPr>
            <w:tcW w:w="1417" w:type="dxa"/>
          </w:tcPr>
          <w:p w:rsidR="00654FFF" w:rsidRPr="0008144E" w:rsidRDefault="00654FFF" w:rsidP="00AB31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654FFF">
        <w:tc>
          <w:tcPr>
            <w:tcW w:w="720" w:type="dxa"/>
          </w:tcPr>
          <w:p w:rsidR="00654FFF" w:rsidRPr="0008144E" w:rsidRDefault="00654FFF" w:rsidP="00AB3114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054" w:type="dxa"/>
          </w:tcPr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 xml:space="preserve">Многопрофильность обучения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образовательном учреждении </w:t>
            </w: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(количество специальностей)</w:t>
            </w:r>
          </w:p>
        </w:tc>
        <w:tc>
          <w:tcPr>
            <w:tcW w:w="2268" w:type="dxa"/>
          </w:tcPr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за каждую специальность</w:t>
            </w:r>
          </w:p>
        </w:tc>
        <w:tc>
          <w:tcPr>
            <w:tcW w:w="1417" w:type="dxa"/>
          </w:tcPr>
          <w:p w:rsidR="00654FFF" w:rsidRPr="0008144E" w:rsidRDefault="00654FFF" w:rsidP="00AB31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54FFF">
        <w:tc>
          <w:tcPr>
            <w:tcW w:w="720" w:type="dxa"/>
          </w:tcPr>
          <w:p w:rsidR="00654FFF" w:rsidRPr="0008144E" w:rsidRDefault="00654FFF" w:rsidP="00AB3114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054" w:type="dxa"/>
          </w:tcPr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Количество работников в образовательном учреждении</w:t>
            </w:r>
          </w:p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654FFF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за каждого работника</w:t>
            </w:r>
          </w:p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за каждого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ника, имею</w:t>
            </w: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 xml:space="preserve">щего </w:t>
            </w:r>
            <w:r w:rsidRPr="00CA20F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первую</w:t>
            </w:r>
          </w:p>
          <w:p w:rsidR="00654FFF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квалификационную категорию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FFF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имеющего </w:t>
            </w:r>
            <w:r w:rsidRPr="007005B3">
              <w:rPr>
                <w:rFonts w:ascii="Times New Roman" w:hAnsi="Times New Roman" w:cs="Times New Roman"/>
                <w:sz w:val="28"/>
                <w:szCs w:val="28"/>
              </w:rPr>
              <w:t xml:space="preserve">высшую </w:t>
            </w: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квалификацион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54FFF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ную категорию</w:t>
            </w:r>
          </w:p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54FFF" w:rsidRPr="0008144E" w:rsidRDefault="00654FFF" w:rsidP="00AB31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654FFF" w:rsidRPr="0008144E" w:rsidRDefault="00654FFF" w:rsidP="00AB31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FFF" w:rsidRDefault="00654FFF" w:rsidP="00AB31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FFF" w:rsidRDefault="00654FFF" w:rsidP="00AB31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FFF" w:rsidRDefault="00654FFF" w:rsidP="00AB31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FFF" w:rsidRDefault="00654FFF" w:rsidP="00AB31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FFF" w:rsidRDefault="00654FFF" w:rsidP="00AB31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FFF" w:rsidRPr="0008144E" w:rsidRDefault="00654FFF" w:rsidP="00AB31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  <w:p w:rsidR="00654FFF" w:rsidRPr="0008144E" w:rsidRDefault="00654FFF" w:rsidP="00AB31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FFF" w:rsidRPr="0008144E" w:rsidRDefault="00654FFF" w:rsidP="00AB31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FFF" w:rsidRPr="0008144E" w:rsidRDefault="00654FFF" w:rsidP="00AB31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FFF" w:rsidRPr="0008144E" w:rsidRDefault="00654FFF" w:rsidP="00AB31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54FFF">
        <w:tc>
          <w:tcPr>
            <w:tcW w:w="720" w:type="dxa"/>
          </w:tcPr>
          <w:p w:rsidR="00654FFF" w:rsidRPr="0008144E" w:rsidRDefault="00654FFF" w:rsidP="00AB3114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054" w:type="dxa"/>
          </w:tcPr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Наличие оборудованных и используемых в образовательном процессе классов</w:t>
            </w:r>
          </w:p>
        </w:tc>
        <w:tc>
          <w:tcPr>
            <w:tcW w:w="2268" w:type="dxa"/>
          </w:tcPr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за каждый класс</w:t>
            </w:r>
          </w:p>
        </w:tc>
        <w:tc>
          <w:tcPr>
            <w:tcW w:w="1417" w:type="dxa"/>
          </w:tcPr>
          <w:p w:rsidR="00654FFF" w:rsidRPr="0008144E" w:rsidRDefault="00654FFF" w:rsidP="00AB31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54FFF">
        <w:tc>
          <w:tcPr>
            <w:tcW w:w="720" w:type="dxa"/>
          </w:tcPr>
          <w:p w:rsidR="00654FFF" w:rsidRPr="0008144E" w:rsidRDefault="00654FFF" w:rsidP="00AB3114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054" w:type="dxa"/>
          </w:tcPr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Наличие компьютерной техники, используемой в учебном процессе</w:t>
            </w:r>
          </w:p>
        </w:tc>
        <w:tc>
          <w:tcPr>
            <w:tcW w:w="2268" w:type="dxa"/>
          </w:tcPr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54FFF" w:rsidRPr="0008144E" w:rsidRDefault="00654FFF" w:rsidP="00AB31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654FFF">
        <w:tc>
          <w:tcPr>
            <w:tcW w:w="720" w:type="dxa"/>
          </w:tcPr>
          <w:p w:rsidR="00654FFF" w:rsidRPr="0008144E" w:rsidRDefault="00654FFF" w:rsidP="00AB3114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054" w:type="dxa"/>
          </w:tcPr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Реализация образовательного процесса соответственно Программе развития деятельности образовательного учреждения</w:t>
            </w:r>
          </w:p>
        </w:tc>
        <w:tc>
          <w:tcPr>
            <w:tcW w:w="2268" w:type="dxa"/>
          </w:tcPr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54FFF" w:rsidRPr="0008144E" w:rsidRDefault="00654FFF" w:rsidP="00AB31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654FFF">
        <w:tc>
          <w:tcPr>
            <w:tcW w:w="720" w:type="dxa"/>
          </w:tcPr>
          <w:p w:rsidR="00654FFF" w:rsidRPr="0008144E" w:rsidRDefault="00654FFF" w:rsidP="00AB3114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054" w:type="dxa"/>
          </w:tcPr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Оснащенность материально-технической и информационно-технической базой образовательного учреждения</w:t>
            </w:r>
          </w:p>
        </w:tc>
        <w:tc>
          <w:tcPr>
            <w:tcW w:w="2268" w:type="dxa"/>
          </w:tcPr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54FFF" w:rsidRPr="0008144E" w:rsidRDefault="00654FFF" w:rsidP="00AB31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654FFF">
        <w:tc>
          <w:tcPr>
            <w:tcW w:w="720" w:type="dxa"/>
          </w:tcPr>
          <w:p w:rsidR="00654FFF" w:rsidRPr="0008144E" w:rsidRDefault="00654FFF" w:rsidP="00AB3114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054" w:type="dxa"/>
          </w:tcPr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Двух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более </w:t>
            </w: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сменный режим работы образовательного учреждения</w:t>
            </w:r>
          </w:p>
        </w:tc>
        <w:tc>
          <w:tcPr>
            <w:tcW w:w="2268" w:type="dxa"/>
          </w:tcPr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54FFF" w:rsidRPr="0008144E" w:rsidRDefault="00654FFF" w:rsidP="00AB31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54FFF">
        <w:tc>
          <w:tcPr>
            <w:tcW w:w="720" w:type="dxa"/>
          </w:tcPr>
          <w:p w:rsidR="00654FFF" w:rsidRPr="0008144E" w:rsidRDefault="00654FFF" w:rsidP="00AB3114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054" w:type="dxa"/>
          </w:tcPr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Наличие выпускников поступивших в специальные учебные заведения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год</w:t>
            </w:r>
          </w:p>
        </w:tc>
        <w:tc>
          <w:tcPr>
            <w:tcW w:w="2268" w:type="dxa"/>
          </w:tcPr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 xml:space="preserve">за каждого учащегося </w:t>
            </w:r>
          </w:p>
        </w:tc>
        <w:tc>
          <w:tcPr>
            <w:tcW w:w="1417" w:type="dxa"/>
          </w:tcPr>
          <w:p w:rsidR="00654FFF" w:rsidRPr="0008144E" w:rsidRDefault="00654FFF" w:rsidP="00AB31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54FFF">
        <w:tc>
          <w:tcPr>
            <w:tcW w:w="720" w:type="dxa"/>
          </w:tcPr>
          <w:p w:rsidR="00654FFF" w:rsidRPr="0008144E" w:rsidRDefault="00654FFF" w:rsidP="00AB3114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054" w:type="dxa"/>
          </w:tcPr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Наличие подготовительной группы</w:t>
            </w:r>
          </w:p>
        </w:tc>
        <w:tc>
          <w:tcPr>
            <w:tcW w:w="2268" w:type="dxa"/>
          </w:tcPr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за каждую группу</w:t>
            </w:r>
          </w:p>
        </w:tc>
        <w:tc>
          <w:tcPr>
            <w:tcW w:w="1417" w:type="dxa"/>
          </w:tcPr>
          <w:p w:rsidR="00654FFF" w:rsidRPr="0008144E" w:rsidRDefault="00654FFF" w:rsidP="00AB31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54FFF">
        <w:tc>
          <w:tcPr>
            <w:tcW w:w="720" w:type="dxa"/>
          </w:tcPr>
          <w:p w:rsidR="00654FFF" w:rsidRPr="0008144E" w:rsidRDefault="00654FFF" w:rsidP="00AB3114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054" w:type="dxa"/>
          </w:tcPr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Стабильные творческие коллективы (ансамбли, оркестры, хоры, вокальные группы)</w:t>
            </w:r>
          </w:p>
        </w:tc>
        <w:tc>
          <w:tcPr>
            <w:tcW w:w="2268" w:type="dxa"/>
          </w:tcPr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за каждый коллектив</w:t>
            </w:r>
          </w:p>
        </w:tc>
        <w:tc>
          <w:tcPr>
            <w:tcW w:w="1417" w:type="dxa"/>
          </w:tcPr>
          <w:p w:rsidR="00654FFF" w:rsidRPr="0008144E" w:rsidRDefault="00654FFF" w:rsidP="00AB31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54FFF">
        <w:tc>
          <w:tcPr>
            <w:tcW w:w="720" w:type="dxa"/>
          </w:tcPr>
          <w:p w:rsidR="00654FFF" w:rsidRPr="0008144E" w:rsidRDefault="00654FFF" w:rsidP="00AB3114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054" w:type="dxa"/>
          </w:tcPr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Организация в образовательном учреждении методической работы</w:t>
            </w:r>
          </w:p>
        </w:tc>
        <w:tc>
          <w:tcPr>
            <w:tcW w:w="2268" w:type="dxa"/>
          </w:tcPr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54FFF" w:rsidRPr="0008144E" w:rsidRDefault="00654FFF" w:rsidP="00AB31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54FFF">
        <w:tc>
          <w:tcPr>
            <w:tcW w:w="720" w:type="dxa"/>
          </w:tcPr>
          <w:p w:rsidR="00654FFF" w:rsidRPr="0008144E" w:rsidRDefault="00654FFF" w:rsidP="00AB3114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054" w:type="dxa"/>
          </w:tcPr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Использование в учебном процессе рабочих образовательных программ:</w:t>
            </w:r>
          </w:p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адаптированных</w:t>
            </w:r>
          </w:p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экспериментальных</w:t>
            </w:r>
          </w:p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авторских</w:t>
            </w:r>
          </w:p>
        </w:tc>
        <w:tc>
          <w:tcPr>
            <w:tcW w:w="2268" w:type="dxa"/>
          </w:tcPr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за каждую программу</w:t>
            </w:r>
          </w:p>
        </w:tc>
        <w:tc>
          <w:tcPr>
            <w:tcW w:w="1417" w:type="dxa"/>
          </w:tcPr>
          <w:p w:rsidR="00654FFF" w:rsidRPr="0008144E" w:rsidRDefault="00654FFF" w:rsidP="00AB31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FFF" w:rsidRPr="0008144E" w:rsidRDefault="00654FFF" w:rsidP="00AB31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FFF" w:rsidRPr="0008144E" w:rsidRDefault="00654FFF" w:rsidP="00AB31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654FFF" w:rsidRPr="0008144E" w:rsidRDefault="00654FFF" w:rsidP="00AB31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654FFF" w:rsidRPr="0008144E" w:rsidRDefault="00654FFF" w:rsidP="00AB31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654FFF">
        <w:tc>
          <w:tcPr>
            <w:tcW w:w="720" w:type="dxa"/>
          </w:tcPr>
          <w:p w:rsidR="00654FFF" w:rsidRPr="0008144E" w:rsidRDefault="00654FFF" w:rsidP="00AB3114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054" w:type="dxa"/>
          </w:tcPr>
          <w:p w:rsidR="00654FFF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Участие учащихся и преподавателей образовательного учреждения в конкурсах, фестивалях, выставках разного уровня:</w:t>
            </w:r>
          </w:p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школьные</w:t>
            </w:r>
          </w:p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городские</w:t>
            </w:r>
          </w:p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зональные</w:t>
            </w:r>
          </w:p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областные</w:t>
            </w:r>
          </w:p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Международные, Всероссийские</w:t>
            </w:r>
          </w:p>
        </w:tc>
        <w:tc>
          <w:tcPr>
            <w:tcW w:w="2268" w:type="dxa"/>
          </w:tcPr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каждого победителя</w:t>
            </w:r>
          </w:p>
        </w:tc>
        <w:tc>
          <w:tcPr>
            <w:tcW w:w="1417" w:type="dxa"/>
          </w:tcPr>
          <w:p w:rsidR="00654FFF" w:rsidRPr="0008144E" w:rsidRDefault="00654FFF" w:rsidP="00AB31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FFF" w:rsidRPr="0008144E" w:rsidRDefault="00654FFF" w:rsidP="00AB31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FFF" w:rsidRPr="0008144E" w:rsidRDefault="00654FFF" w:rsidP="00AB31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FFF" w:rsidRPr="0008144E" w:rsidRDefault="00654FFF" w:rsidP="00AB31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FFF" w:rsidRPr="0008144E" w:rsidRDefault="00654FFF" w:rsidP="00AB31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654FFF" w:rsidRPr="0008144E" w:rsidRDefault="00654FFF" w:rsidP="00AB31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654FFF" w:rsidRPr="0008144E" w:rsidRDefault="00654FFF" w:rsidP="00AB31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654FFF" w:rsidRPr="0008144E" w:rsidRDefault="00654FFF" w:rsidP="00AB31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654FFF" w:rsidRPr="0008144E" w:rsidRDefault="00654FFF" w:rsidP="00AB31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54FFF">
        <w:tc>
          <w:tcPr>
            <w:tcW w:w="720" w:type="dxa"/>
          </w:tcPr>
          <w:p w:rsidR="00654FFF" w:rsidRPr="0008144E" w:rsidRDefault="00654FFF" w:rsidP="00AB3114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054" w:type="dxa"/>
          </w:tcPr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Проведение и участие учащихся и преподавателей образовательного учреждения в мероприятиях (лекции, концерты, выставки)</w:t>
            </w:r>
          </w:p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школьные</w:t>
            </w:r>
          </w:p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городские</w:t>
            </w:r>
          </w:p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районные</w:t>
            </w:r>
          </w:p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областные</w:t>
            </w:r>
          </w:p>
        </w:tc>
        <w:tc>
          <w:tcPr>
            <w:tcW w:w="2268" w:type="dxa"/>
          </w:tcPr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за каждое мероприятие</w:t>
            </w:r>
          </w:p>
        </w:tc>
        <w:tc>
          <w:tcPr>
            <w:tcW w:w="1417" w:type="dxa"/>
          </w:tcPr>
          <w:p w:rsidR="00654FFF" w:rsidRPr="0008144E" w:rsidRDefault="00654FFF" w:rsidP="00AB31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FFF" w:rsidRPr="0008144E" w:rsidRDefault="00654FFF" w:rsidP="00AB31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FFF" w:rsidRPr="0008144E" w:rsidRDefault="00654FFF" w:rsidP="00AB31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FFF" w:rsidRPr="0008144E" w:rsidRDefault="00654FFF" w:rsidP="00AB31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FFF" w:rsidRPr="0008144E" w:rsidRDefault="00654FFF" w:rsidP="00AB31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654FFF" w:rsidRPr="0008144E" w:rsidRDefault="00654FFF" w:rsidP="00AB31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654FFF" w:rsidRPr="0008144E" w:rsidRDefault="00654FFF" w:rsidP="00AB31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654FFF" w:rsidRPr="0008144E" w:rsidRDefault="00654FFF" w:rsidP="00AB31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654FFF" w:rsidRPr="0083480D">
        <w:tc>
          <w:tcPr>
            <w:tcW w:w="720" w:type="dxa"/>
          </w:tcPr>
          <w:p w:rsidR="00654FFF" w:rsidRPr="0083480D" w:rsidRDefault="00654FFF" w:rsidP="00AB3114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480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054" w:type="dxa"/>
          </w:tcPr>
          <w:p w:rsidR="00654FFF" w:rsidRPr="0083480D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3480D">
              <w:rPr>
                <w:rFonts w:ascii="Times New Roman" w:hAnsi="Times New Roman" w:cs="Times New Roman"/>
                <w:sz w:val="28"/>
                <w:szCs w:val="28"/>
              </w:rPr>
              <w:t>Обучение учащихся со специальными потребностями (дети – инвалиды, дети - сироты)</w:t>
            </w:r>
          </w:p>
        </w:tc>
        <w:tc>
          <w:tcPr>
            <w:tcW w:w="2268" w:type="dxa"/>
          </w:tcPr>
          <w:p w:rsidR="00654FFF" w:rsidRPr="0083480D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3480D">
              <w:rPr>
                <w:rFonts w:ascii="Times New Roman" w:hAnsi="Times New Roman" w:cs="Times New Roman"/>
                <w:sz w:val="28"/>
                <w:szCs w:val="28"/>
              </w:rPr>
              <w:t>за каждого учащегося</w:t>
            </w:r>
          </w:p>
        </w:tc>
        <w:tc>
          <w:tcPr>
            <w:tcW w:w="1417" w:type="dxa"/>
          </w:tcPr>
          <w:p w:rsidR="00654FFF" w:rsidRPr="0083480D" w:rsidRDefault="00654FFF" w:rsidP="00AB31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4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54FFF">
        <w:tc>
          <w:tcPr>
            <w:tcW w:w="720" w:type="dxa"/>
          </w:tcPr>
          <w:p w:rsidR="00654FFF" w:rsidRPr="0008144E" w:rsidRDefault="00654FFF" w:rsidP="00AB3114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054" w:type="dxa"/>
          </w:tcPr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Наличие сценического, гипсового, натюрмортного фондов и музыкальных инструментов</w:t>
            </w:r>
          </w:p>
        </w:tc>
        <w:tc>
          <w:tcPr>
            <w:tcW w:w="2268" w:type="dxa"/>
          </w:tcPr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54FFF" w:rsidRPr="0008144E" w:rsidRDefault="00654FFF" w:rsidP="00AB31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654FFF">
        <w:tc>
          <w:tcPr>
            <w:tcW w:w="720" w:type="dxa"/>
          </w:tcPr>
          <w:p w:rsidR="00654FFF" w:rsidRPr="0008144E" w:rsidRDefault="00654FFF" w:rsidP="00AB3114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054" w:type="dxa"/>
          </w:tcPr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Наличие хранилища музыкальных инструментов</w:t>
            </w:r>
          </w:p>
        </w:tc>
        <w:tc>
          <w:tcPr>
            <w:tcW w:w="2268" w:type="dxa"/>
          </w:tcPr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54FFF" w:rsidRPr="0008144E" w:rsidRDefault="00654FFF" w:rsidP="00AB31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54FFF">
        <w:tc>
          <w:tcPr>
            <w:tcW w:w="720" w:type="dxa"/>
          </w:tcPr>
          <w:p w:rsidR="00654FFF" w:rsidRPr="0008144E" w:rsidRDefault="00654FFF" w:rsidP="00AB3114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054" w:type="dxa"/>
          </w:tcPr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Наличие выставочного зала</w:t>
            </w:r>
          </w:p>
        </w:tc>
        <w:tc>
          <w:tcPr>
            <w:tcW w:w="2268" w:type="dxa"/>
          </w:tcPr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54FFF" w:rsidRPr="0008144E" w:rsidRDefault="00654FFF" w:rsidP="00AB31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54FFF">
        <w:tc>
          <w:tcPr>
            <w:tcW w:w="720" w:type="dxa"/>
          </w:tcPr>
          <w:p w:rsidR="00654FFF" w:rsidRPr="0008144E" w:rsidRDefault="00654FFF" w:rsidP="00AB3114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054" w:type="dxa"/>
          </w:tcPr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Наличие мастерской по ремонту инструментов</w:t>
            </w:r>
          </w:p>
        </w:tc>
        <w:tc>
          <w:tcPr>
            <w:tcW w:w="2268" w:type="dxa"/>
          </w:tcPr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54FFF" w:rsidRPr="0008144E" w:rsidRDefault="00654FFF" w:rsidP="00AB31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54FFF">
        <w:tc>
          <w:tcPr>
            <w:tcW w:w="720" w:type="dxa"/>
          </w:tcPr>
          <w:p w:rsidR="00654FFF" w:rsidRPr="0008144E" w:rsidRDefault="00654FFF" w:rsidP="00AB3114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054" w:type="dxa"/>
          </w:tcPr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библиотеки, оснащенной</w:t>
            </w: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 xml:space="preserve"> учебной и методической литературой</w:t>
            </w:r>
          </w:p>
        </w:tc>
        <w:tc>
          <w:tcPr>
            <w:tcW w:w="2268" w:type="dxa"/>
          </w:tcPr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54FFF" w:rsidRPr="0008144E" w:rsidRDefault="00654FFF" w:rsidP="00AB31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54FFF">
        <w:tc>
          <w:tcPr>
            <w:tcW w:w="720" w:type="dxa"/>
          </w:tcPr>
          <w:p w:rsidR="00654FFF" w:rsidRPr="0008144E" w:rsidRDefault="00654FFF" w:rsidP="00AB3114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054" w:type="dxa"/>
          </w:tcPr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онально – методического объединения</w:t>
            </w: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 xml:space="preserve"> на базе образовательного учреждения</w:t>
            </w:r>
          </w:p>
        </w:tc>
        <w:tc>
          <w:tcPr>
            <w:tcW w:w="2268" w:type="dxa"/>
          </w:tcPr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54FFF" w:rsidRPr="0008144E" w:rsidRDefault="00654FFF" w:rsidP="00AB31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654FFF">
        <w:tc>
          <w:tcPr>
            <w:tcW w:w="720" w:type="dxa"/>
          </w:tcPr>
          <w:p w:rsidR="00654FFF" w:rsidRPr="0008144E" w:rsidRDefault="00654FFF" w:rsidP="00AB3114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054" w:type="dxa"/>
          </w:tcPr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Наличие статей, выступлений в СМИ</w:t>
            </w:r>
          </w:p>
        </w:tc>
        <w:tc>
          <w:tcPr>
            <w:tcW w:w="2268" w:type="dxa"/>
          </w:tcPr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за каждую статью, выступление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радио и телевидению</w:t>
            </w:r>
          </w:p>
        </w:tc>
        <w:tc>
          <w:tcPr>
            <w:tcW w:w="1417" w:type="dxa"/>
          </w:tcPr>
          <w:p w:rsidR="00654FFF" w:rsidRPr="0008144E" w:rsidRDefault="00654FFF" w:rsidP="00AB31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54FFF">
        <w:tc>
          <w:tcPr>
            <w:tcW w:w="720" w:type="dxa"/>
          </w:tcPr>
          <w:p w:rsidR="00654FFF" w:rsidRPr="0008144E" w:rsidRDefault="00654FFF" w:rsidP="00AB3114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054" w:type="dxa"/>
          </w:tcPr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Наличие концертного (академического) зала</w:t>
            </w:r>
          </w:p>
        </w:tc>
        <w:tc>
          <w:tcPr>
            <w:tcW w:w="2268" w:type="dxa"/>
          </w:tcPr>
          <w:p w:rsidR="00654FFF" w:rsidRPr="0008144E" w:rsidRDefault="00654FFF" w:rsidP="00AB31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54FFF" w:rsidRPr="0008144E" w:rsidRDefault="00654FFF" w:rsidP="00AB31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654F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75"/>
        </w:trPr>
        <w:tc>
          <w:tcPr>
            <w:tcW w:w="720" w:type="dxa"/>
          </w:tcPr>
          <w:p w:rsidR="00654FFF" w:rsidRDefault="00654FFF" w:rsidP="00AB31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</w:t>
            </w:r>
          </w:p>
          <w:p w:rsidR="00654FFF" w:rsidRDefault="00654FFF" w:rsidP="00AB3114">
            <w:pPr>
              <w:pStyle w:val="ConsNonformat"/>
              <w:tabs>
                <w:tab w:val="left" w:pos="8640"/>
              </w:tabs>
              <w:ind w:right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654FFF" w:rsidRPr="00AB3114" w:rsidRDefault="00654FFF" w:rsidP="00AB31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Развитие </w:t>
            </w:r>
            <w:r w:rsidRPr="00AB3114">
              <w:rPr>
                <w:sz w:val="28"/>
                <w:szCs w:val="28"/>
              </w:rPr>
              <w:t>внебюджетной деятельности</w:t>
            </w:r>
          </w:p>
          <w:p w:rsidR="00654FFF" w:rsidRDefault="00654FFF" w:rsidP="00AB3114">
            <w:pPr>
              <w:pStyle w:val="ConsNonformat"/>
              <w:tabs>
                <w:tab w:val="left" w:pos="8640"/>
              </w:tabs>
              <w:ind w:right="0"/>
              <w:rPr>
                <w:rFonts w:cs="Times New Roman"/>
                <w:sz w:val="28"/>
                <w:szCs w:val="28"/>
              </w:rPr>
            </w:pPr>
            <w:r w:rsidRPr="00AB3114">
              <w:rPr>
                <w:rFonts w:ascii="Times New Roman" w:hAnsi="Times New Roman" w:cs="Times New Roman"/>
                <w:sz w:val="28"/>
                <w:szCs w:val="28"/>
              </w:rPr>
              <w:t>(за календарный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год)</w:t>
            </w:r>
          </w:p>
        </w:tc>
        <w:tc>
          <w:tcPr>
            <w:tcW w:w="2265" w:type="dxa"/>
          </w:tcPr>
          <w:p w:rsidR="00654FFF" w:rsidRDefault="00654FFF" w:rsidP="00F5404E">
            <w:pPr>
              <w:pStyle w:val="ConsNonformat"/>
              <w:tabs>
                <w:tab w:val="left" w:pos="8640"/>
              </w:tabs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500,0 т. руб.</w:t>
            </w:r>
          </w:p>
          <w:p w:rsidR="00654FFF" w:rsidRPr="00F5404E" w:rsidRDefault="00654FFF" w:rsidP="00F5404E">
            <w:pPr>
              <w:pStyle w:val="ConsNonformat"/>
              <w:tabs>
                <w:tab w:val="left" w:pos="8640"/>
              </w:tabs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1,0 млн. руб.</w:t>
            </w:r>
          </w:p>
        </w:tc>
        <w:tc>
          <w:tcPr>
            <w:tcW w:w="1420" w:type="dxa"/>
          </w:tcPr>
          <w:p w:rsidR="00654FFF" w:rsidRDefault="00654FFF" w:rsidP="00F5404E">
            <w:pPr>
              <w:pStyle w:val="ConsNonformat"/>
              <w:tabs>
                <w:tab w:val="left" w:pos="8640"/>
              </w:tabs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654FFF" w:rsidRPr="00F5404E" w:rsidRDefault="00654FFF" w:rsidP="00F5404E">
            <w:pPr>
              <w:pStyle w:val="ConsNonformat"/>
              <w:tabs>
                <w:tab w:val="left" w:pos="8640"/>
              </w:tabs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:rsidR="00654FFF" w:rsidRDefault="00654FFF" w:rsidP="00E16816">
      <w:pPr>
        <w:pStyle w:val="ConsNormal"/>
        <w:widowControl/>
        <w:ind w:right="54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4FFF" w:rsidRPr="00BF2CF1" w:rsidRDefault="00654FFF" w:rsidP="00E16816">
      <w:pPr>
        <w:pStyle w:val="ConsNormal"/>
        <w:widowControl/>
        <w:ind w:right="54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О</w:t>
      </w:r>
      <w:r w:rsidRPr="00BF2CF1">
        <w:rPr>
          <w:rFonts w:ascii="Times New Roman" w:hAnsi="Times New Roman" w:cs="Times New Roman"/>
          <w:sz w:val="28"/>
          <w:szCs w:val="28"/>
        </w:rPr>
        <w:t>бразова</w:t>
      </w:r>
      <w:r>
        <w:rPr>
          <w:rFonts w:ascii="Times New Roman" w:hAnsi="Times New Roman" w:cs="Times New Roman"/>
          <w:sz w:val="28"/>
          <w:szCs w:val="28"/>
        </w:rPr>
        <w:t>тельные</w:t>
      </w:r>
      <w:r w:rsidRPr="00BF2CF1">
        <w:rPr>
          <w:rFonts w:ascii="Times New Roman" w:hAnsi="Times New Roman" w:cs="Times New Roman"/>
          <w:sz w:val="28"/>
          <w:szCs w:val="28"/>
        </w:rPr>
        <w:t xml:space="preserve"> учреждения относятся к I, II, III или IV группам по оплате труда руководителей по сумме баллов, определенных на основе указанных выше показателей деятельности, в соответствии со следующей таблицей:</w:t>
      </w:r>
    </w:p>
    <w:p w:rsidR="00654FFF" w:rsidRDefault="00654FFF" w:rsidP="00E16816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94"/>
        <w:gridCol w:w="4500"/>
        <w:gridCol w:w="1080"/>
        <w:gridCol w:w="1080"/>
        <w:gridCol w:w="1080"/>
        <w:gridCol w:w="1080"/>
      </w:tblGrid>
      <w:tr w:rsidR="00654FFF" w:rsidRPr="00DA2F1B">
        <w:trPr>
          <w:trHeight w:val="270"/>
        </w:trPr>
        <w:tc>
          <w:tcPr>
            <w:tcW w:w="540" w:type="dxa"/>
            <w:vMerge w:val="restart"/>
          </w:tcPr>
          <w:p w:rsidR="00654FFF" w:rsidRDefault="00654FFF" w:rsidP="00E200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654FFF" w:rsidRPr="00DA2F1B" w:rsidRDefault="00654FFF" w:rsidP="00E200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4500" w:type="dxa"/>
            <w:vMerge w:val="restart"/>
          </w:tcPr>
          <w:p w:rsidR="00654FFF" w:rsidRPr="00DA2F1B" w:rsidRDefault="00654FFF" w:rsidP="00E200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Тип (вид) образовательного учреждения</w:t>
            </w:r>
          </w:p>
        </w:tc>
        <w:tc>
          <w:tcPr>
            <w:tcW w:w="4320" w:type="dxa"/>
            <w:gridSpan w:val="4"/>
          </w:tcPr>
          <w:p w:rsidR="00654FFF" w:rsidRPr="00DA2F1B" w:rsidRDefault="00654FFF" w:rsidP="00E200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Группа, к которой относится учреждение по оплате труда руководителей по сумме баллов</w:t>
            </w:r>
          </w:p>
        </w:tc>
      </w:tr>
      <w:tr w:rsidR="00654FFF" w:rsidRPr="00DA2F1B">
        <w:trPr>
          <w:trHeight w:val="270"/>
        </w:trPr>
        <w:tc>
          <w:tcPr>
            <w:tcW w:w="540" w:type="dxa"/>
            <w:vMerge/>
          </w:tcPr>
          <w:p w:rsidR="00654FFF" w:rsidRPr="00DA2F1B" w:rsidRDefault="00654FFF" w:rsidP="00E200FB">
            <w:pPr>
              <w:rPr>
                <w:sz w:val="28"/>
                <w:szCs w:val="28"/>
              </w:rPr>
            </w:pPr>
          </w:p>
        </w:tc>
        <w:tc>
          <w:tcPr>
            <w:tcW w:w="4500" w:type="dxa"/>
            <w:vMerge/>
          </w:tcPr>
          <w:p w:rsidR="00654FFF" w:rsidRPr="00DA2F1B" w:rsidRDefault="00654FFF" w:rsidP="00E200FB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654FFF" w:rsidRPr="00DA2F1B" w:rsidRDefault="00654FFF" w:rsidP="00E200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гр.</w:t>
            </w:r>
          </w:p>
        </w:tc>
        <w:tc>
          <w:tcPr>
            <w:tcW w:w="1080" w:type="dxa"/>
          </w:tcPr>
          <w:p w:rsidR="00654FFF" w:rsidRPr="00DA2F1B" w:rsidRDefault="00654FFF" w:rsidP="00E200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гр.</w:t>
            </w:r>
          </w:p>
        </w:tc>
        <w:tc>
          <w:tcPr>
            <w:tcW w:w="1080" w:type="dxa"/>
          </w:tcPr>
          <w:p w:rsidR="00654FFF" w:rsidRPr="00DA2F1B" w:rsidRDefault="00654FFF" w:rsidP="00E200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III</w:t>
            </w:r>
            <w:r>
              <w:rPr>
                <w:sz w:val="28"/>
                <w:szCs w:val="28"/>
              </w:rPr>
              <w:t xml:space="preserve"> гр.</w:t>
            </w:r>
          </w:p>
        </w:tc>
        <w:tc>
          <w:tcPr>
            <w:tcW w:w="1080" w:type="dxa"/>
          </w:tcPr>
          <w:p w:rsidR="00654FFF" w:rsidRPr="00DA2F1B" w:rsidRDefault="00654FFF" w:rsidP="00E200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IV</w:t>
            </w:r>
            <w:r>
              <w:rPr>
                <w:sz w:val="28"/>
                <w:szCs w:val="28"/>
              </w:rPr>
              <w:t xml:space="preserve"> гр.</w:t>
            </w:r>
          </w:p>
        </w:tc>
      </w:tr>
      <w:tr w:rsidR="00654FFF" w:rsidRPr="00DA2F1B">
        <w:trPr>
          <w:trHeight w:val="270"/>
        </w:trPr>
        <w:tc>
          <w:tcPr>
            <w:tcW w:w="540" w:type="dxa"/>
          </w:tcPr>
          <w:p w:rsidR="00654FFF" w:rsidRPr="00DA2F1B" w:rsidRDefault="00654FFF" w:rsidP="00E200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500" w:type="dxa"/>
          </w:tcPr>
          <w:p w:rsidR="00654FFF" w:rsidRPr="00DA2F1B" w:rsidRDefault="00654FFF" w:rsidP="00E200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Образовательные учреждения дополнительного образования детей</w:t>
            </w:r>
          </w:p>
        </w:tc>
        <w:tc>
          <w:tcPr>
            <w:tcW w:w="1080" w:type="dxa"/>
          </w:tcPr>
          <w:p w:rsidR="00654FFF" w:rsidRPr="00DA2F1B" w:rsidRDefault="00654FFF" w:rsidP="00E200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свыше 500</w:t>
            </w:r>
          </w:p>
        </w:tc>
        <w:tc>
          <w:tcPr>
            <w:tcW w:w="1080" w:type="dxa"/>
          </w:tcPr>
          <w:p w:rsidR="00654FFF" w:rsidRPr="00DA2F1B" w:rsidRDefault="00654FFF" w:rsidP="00E200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500</w:t>
            </w:r>
          </w:p>
        </w:tc>
        <w:tc>
          <w:tcPr>
            <w:tcW w:w="1080" w:type="dxa"/>
          </w:tcPr>
          <w:p w:rsidR="00654FFF" w:rsidRPr="00DA2F1B" w:rsidRDefault="00654FFF" w:rsidP="00E200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350</w:t>
            </w:r>
          </w:p>
        </w:tc>
        <w:tc>
          <w:tcPr>
            <w:tcW w:w="1080" w:type="dxa"/>
          </w:tcPr>
          <w:p w:rsidR="00654FFF" w:rsidRPr="00DA2F1B" w:rsidRDefault="00654FFF" w:rsidP="00E200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200</w:t>
            </w:r>
          </w:p>
        </w:tc>
      </w:tr>
    </w:tbl>
    <w:p w:rsidR="00654FFF" w:rsidRDefault="00654FFF" w:rsidP="00E16816">
      <w:pPr>
        <w:autoSpaceDE w:val="0"/>
        <w:autoSpaceDN w:val="0"/>
        <w:adjustRightInd w:val="0"/>
        <w:jc w:val="both"/>
      </w:pPr>
    </w:p>
    <w:p w:rsidR="00654FFF" w:rsidRDefault="00654FFF" w:rsidP="00E16816">
      <w:pPr>
        <w:rPr>
          <w:sz w:val="28"/>
          <w:szCs w:val="28"/>
        </w:rPr>
      </w:pPr>
    </w:p>
    <w:p w:rsidR="00654FFF" w:rsidRDefault="00654FFF"/>
    <w:sectPr w:rsidR="00654FFF" w:rsidSect="00BA2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555F"/>
    <w:rsid w:val="000076F8"/>
    <w:rsid w:val="00053F6B"/>
    <w:rsid w:val="0008144E"/>
    <w:rsid w:val="00110A6C"/>
    <w:rsid w:val="001956AF"/>
    <w:rsid w:val="00222192"/>
    <w:rsid w:val="002D09E0"/>
    <w:rsid w:val="00335629"/>
    <w:rsid w:val="005E4C82"/>
    <w:rsid w:val="00654FFF"/>
    <w:rsid w:val="006726D1"/>
    <w:rsid w:val="006F5579"/>
    <w:rsid w:val="007005B3"/>
    <w:rsid w:val="00754642"/>
    <w:rsid w:val="007A7505"/>
    <w:rsid w:val="0083480D"/>
    <w:rsid w:val="008D06B6"/>
    <w:rsid w:val="00AA3E10"/>
    <w:rsid w:val="00AB3114"/>
    <w:rsid w:val="00BA2566"/>
    <w:rsid w:val="00BF2CF1"/>
    <w:rsid w:val="00C5555F"/>
    <w:rsid w:val="00CA20F3"/>
    <w:rsid w:val="00CE649C"/>
    <w:rsid w:val="00DA2F1B"/>
    <w:rsid w:val="00DC0CF5"/>
    <w:rsid w:val="00E16816"/>
    <w:rsid w:val="00E200FB"/>
    <w:rsid w:val="00E42230"/>
    <w:rsid w:val="00E55B3F"/>
    <w:rsid w:val="00F1134B"/>
    <w:rsid w:val="00F5404E"/>
    <w:rsid w:val="00FC1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81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E16816"/>
    <w:pPr>
      <w:jc w:val="both"/>
    </w:pPr>
    <w:rPr>
      <w:rFonts w:eastAsia="Calibri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1681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E16816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18"/>
      <w:szCs w:val="18"/>
    </w:rPr>
  </w:style>
  <w:style w:type="paragraph" w:customStyle="1" w:styleId="ConsNonformat">
    <w:name w:val="ConsNonformat"/>
    <w:uiPriority w:val="99"/>
    <w:rsid w:val="00E16816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18"/>
      <w:szCs w:val="18"/>
    </w:rPr>
  </w:style>
  <w:style w:type="paragraph" w:customStyle="1" w:styleId="ConsPlusNonformat">
    <w:name w:val="ConsPlusNonformat"/>
    <w:uiPriority w:val="99"/>
    <w:rsid w:val="00E1681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NoSpacing">
    <w:name w:val="No Spacing"/>
    <w:uiPriority w:val="99"/>
    <w:qFormat/>
    <w:rsid w:val="00E16816"/>
    <w:rPr>
      <w:rFonts w:eastAsia="Times New Roman" w:cs="Calibri"/>
    </w:rPr>
  </w:style>
  <w:style w:type="paragraph" w:styleId="BalloonText">
    <w:name w:val="Balloon Text"/>
    <w:basedOn w:val="Normal"/>
    <w:link w:val="BalloonTextChar"/>
    <w:uiPriority w:val="99"/>
    <w:semiHidden/>
    <w:rsid w:val="006726D1"/>
    <w:rPr>
      <w:sz w:val="2"/>
      <w:szCs w:val="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  <w:szCs w:val="2"/>
    </w:rPr>
  </w:style>
  <w:style w:type="table" w:styleId="TableGrid">
    <w:name w:val="Table Grid"/>
    <w:basedOn w:val="TableNormal"/>
    <w:uiPriority w:val="99"/>
    <w:locked/>
    <w:rsid w:val="006F5579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</TotalTime>
  <Pages>3</Pages>
  <Words>574</Words>
  <Characters>3278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User</cp:lastModifiedBy>
  <cp:revision>19</cp:revision>
  <cp:lastPrinted>2016-05-13T11:18:00Z</cp:lastPrinted>
  <dcterms:created xsi:type="dcterms:W3CDTF">2013-10-11T07:05:00Z</dcterms:created>
  <dcterms:modified xsi:type="dcterms:W3CDTF">2016-07-19T14:24:00Z</dcterms:modified>
</cp:coreProperties>
</file>